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708B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WESTWODE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6BA573B0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4554160E" w14:textId="77777777" w:rsidR="000469FE" w:rsidRDefault="000469FE" w:rsidP="000469FE">
      <w:pPr>
        <w:pStyle w:val="NoSpacing"/>
        <w:rPr>
          <w:rFonts w:cs="Times New Roman"/>
          <w:szCs w:val="24"/>
        </w:rPr>
      </w:pPr>
    </w:p>
    <w:p w14:paraId="45DEFF50" w14:textId="77777777" w:rsidR="000469FE" w:rsidRDefault="000469FE" w:rsidP="000469FE">
      <w:pPr>
        <w:pStyle w:val="NoSpacing"/>
        <w:rPr>
          <w:rFonts w:cs="Times New Roman"/>
          <w:szCs w:val="24"/>
        </w:rPr>
      </w:pPr>
    </w:p>
    <w:p w14:paraId="16F56CF1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>He and Thomas Bernes of London, draper(q.v.), made a plaint of debt against</w:t>
      </w:r>
    </w:p>
    <w:p w14:paraId="60611AF6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Purchas of London, brasier(q.v.).</w:t>
      </w:r>
    </w:p>
    <w:p w14:paraId="08543F2A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C70F4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2307E209" w14:textId="77777777" w:rsidR="000469FE" w:rsidRDefault="000469FE" w:rsidP="000469FE">
      <w:pPr>
        <w:pStyle w:val="NoSpacing"/>
        <w:rPr>
          <w:rFonts w:cs="Times New Roman"/>
          <w:szCs w:val="24"/>
        </w:rPr>
      </w:pPr>
    </w:p>
    <w:p w14:paraId="00773A75" w14:textId="77777777" w:rsidR="000469FE" w:rsidRDefault="000469FE" w:rsidP="000469FE">
      <w:pPr>
        <w:pStyle w:val="NoSpacing"/>
        <w:rPr>
          <w:rFonts w:cs="Times New Roman"/>
          <w:szCs w:val="24"/>
        </w:rPr>
      </w:pPr>
    </w:p>
    <w:p w14:paraId="790A3D0B" w14:textId="77777777" w:rsidR="000469FE" w:rsidRDefault="000469FE" w:rsidP="00046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2023</w:t>
      </w:r>
    </w:p>
    <w:p w14:paraId="4ACDB5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B094" w14:textId="77777777" w:rsidR="000469FE" w:rsidRDefault="000469FE" w:rsidP="009139A6">
      <w:r>
        <w:separator/>
      </w:r>
    </w:p>
  </w:endnote>
  <w:endnote w:type="continuationSeparator" w:id="0">
    <w:p w14:paraId="6A52ED42" w14:textId="77777777" w:rsidR="000469FE" w:rsidRDefault="00046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20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C36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63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4B1A5" w14:textId="77777777" w:rsidR="000469FE" w:rsidRDefault="000469FE" w:rsidP="009139A6">
      <w:r>
        <w:separator/>
      </w:r>
    </w:p>
  </w:footnote>
  <w:footnote w:type="continuationSeparator" w:id="0">
    <w:p w14:paraId="3E76CB08" w14:textId="77777777" w:rsidR="000469FE" w:rsidRDefault="00046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56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A7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E8E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FE"/>
    <w:rsid w:val="000469F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0AB4C"/>
  <w15:chartTrackingRefBased/>
  <w15:docId w15:val="{70B3A486-C2C1-41D7-BED9-DDFA1D54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69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2023-05-31T13:27:00Z</dcterms:created>
  <dcterms:modified xsi:type="dcterms:W3CDTF">2023-05-31T13:27:00Z</dcterms:modified>
</cp:coreProperties>
</file>